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02E19" w14:textId="77777777" w:rsidR="009846CC" w:rsidRDefault="009846CC" w:rsidP="009846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Laurence SHIRWHYTE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41E53C44" w14:textId="77777777" w:rsidR="009846CC" w:rsidRDefault="009846CC" w:rsidP="009846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1245C59D" w14:textId="77777777" w:rsidR="009846CC" w:rsidRDefault="009846CC" w:rsidP="009846CC">
      <w:pPr>
        <w:pStyle w:val="NoSpacing"/>
        <w:rPr>
          <w:rFonts w:cs="Times New Roman"/>
          <w:szCs w:val="24"/>
        </w:rPr>
      </w:pPr>
    </w:p>
    <w:p w14:paraId="19BAC166" w14:textId="77777777" w:rsidR="009846CC" w:rsidRDefault="009846CC" w:rsidP="009846CC">
      <w:pPr>
        <w:pStyle w:val="NoSpacing"/>
        <w:rPr>
          <w:rFonts w:cs="Times New Roman"/>
          <w:szCs w:val="24"/>
        </w:rPr>
      </w:pPr>
    </w:p>
    <w:p w14:paraId="2C9A23B9" w14:textId="77777777" w:rsidR="009846CC" w:rsidRDefault="009846CC" w:rsidP="009846CC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3059367E" w14:textId="77777777" w:rsidR="009846CC" w:rsidRDefault="009846CC" w:rsidP="009846C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98C41C8" w14:textId="77777777" w:rsidR="009846CC" w:rsidRDefault="009846CC" w:rsidP="009846C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4C496D5" w14:textId="77777777" w:rsidR="009846CC" w:rsidRDefault="009846CC" w:rsidP="009846CC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44DB48EA" w14:textId="77777777" w:rsidR="009846CC" w:rsidRDefault="009846CC" w:rsidP="009846CC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2B890330" w14:textId="77777777" w:rsidR="009846CC" w:rsidRDefault="009846CC" w:rsidP="009846CC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24 December 2022</w:t>
      </w:r>
    </w:p>
    <w:p w14:paraId="4FA71A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7B61C" w14:textId="77777777" w:rsidR="009846CC" w:rsidRDefault="009846CC" w:rsidP="009139A6">
      <w:r>
        <w:separator/>
      </w:r>
    </w:p>
  </w:endnote>
  <w:endnote w:type="continuationSeparator" w:id="0">
    <w:p w14:paraId="2E5C808E" w14:textId="77777777" w:rsidR="009846CC" w:rsidRDefault="009846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F8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5F6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9D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0068B" w14:textId="77777777" w:rsidR="009846CC" w:rsidRDefault="009846CC" w:rsidP="009139A6">
      <w:r>
        <w:separator/>
      </w:r>
    </w:p>
  </w:footnote>
  <w:footnote w:type="continuationSeparator" w:id="0">
    <w:p w14:paraId="2D9AFA1E" w14:textId="77777777" w:rsidR="009846CC" w:rsidRDefault="009846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6F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D99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2E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6CC"/>
    <w:rsid w:val="000666E0"/>
    <w:rsid w:val="002510B7"/>
    <w:rsid w:val="005C130B"/>
    <w:rsid w:val="00826F5C"/>
    <w:rsid w:val="009139A6"/>
    <w:rsid w:val="009448BB"/>
    <w:rsid w:val="00947624"/>
    <w:rsid w:val="009846CC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695C0"/>
  <w15:chartTrackingRefBased/>
  <w15:docId w15:val="{594CCDAB-02AF-4534-B2C5-205FB6A4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2023-02-25T19:42:00Z</dcterms:created>
  <dcterms:modified xsi:type="dcterms:W3CDTF">2023-02-25T19:42:00Z</dcterms:modified>
</cp:coreProperties>
</file>